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752DB" w14:textId="6CBDE5F1" w:rsidR="00BA00AB" w:rsidRDefault="00D3056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NASSHE</w:t>
      </w:r>
      <w:r>
        <w:rPr>
          <w:rFonts w:cs="Times New Roman"/>
          <w:szCs w:val="24"/>
        </w:rPr>
        <w:t xml:space="preserve">     (fl.1449)</w:t>
      </w:r>
    </w:p>
    <w:p w14:paraId="7ACF27DE" w14:textId="7C7B1C76" w:rsidR="00D3056D" w:rsidRDefault="00D3056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City Butler.</w:t>
      </w:r>
    </w:p>
    <w:p w14:paraId="19FFC4E5" w14:textId="04313992" w:rsidR="00D3056D" w:rsidRDefault="00D3056D" w:rsidP="009139A6">
      <w:pPr>
        <w:pStyle w:val="NoSpacing"/>
        <w:rPr>
          <w:rFonts w:cs="Times New Roman"/>
          <w:szCs w:val="24"/>
        </w:rPr>
      </w:pPr>
    </w:p>
    <w:p w14:paraId="6F7A483D" w14:textId="413240D3" w:rsidR="00D3056D" w:rsidRDefault="00D3056D" w:rsidP="009139A6">
      <w:pPr>
        <w:pStyle w:val="NoSpacing"/>
        <w:rPr>
          <w:rFonts w:cs="Times New Roman"/>
          <w:szCs w:val="24"/>
        </w:rPr>
      </w:pPr>
    </w:p>
    <w:p w14:paraId="26D68C15" w14:textId="4BE5717F" w:rsidR="00D3056D" w:rsidRDefault="00D3056D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Dec.1449</w:t>
      </w:r>
      <w:r>
        <w:rPr>
          <w:rFonts w:cs="Times New Roman"/>
          <w:szCs w:val="24"/>
        </w:rPr>
        <w:tab/>
        <w:t>He was made Freeman by reason of his office.</w:t>
      </w:r>
    </w:p>
    <w:p w14:paraId="3C9F4035" w14:textId="77777777" w:rsidR="00D3056D" w:rsidRDefault="00D3056D" w:rsidP="00D3056D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3C3FF040" w14:textId="060DBE51" w:rsidR="00D3056D" w:rsidRDefault="00D3056D" w:rsidP="00D3056D">
      <w:pPr>
        <w:pStyle w:val="NoSpacing"/>
        <w:ind w:left="150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Caroline M. Barron: Thesis presented for the degree of Doctor of Philosophy in the University of London, January 1970 p.</w:t>
      </w:r>
      <w:r>
        <w:rPr>
          <w:rFonts w:eastAsia="Times New Roman" w:cs="Times New Roman"/>
          <w:szCs w:val="24"/>
        </w:rPr>
        <w:t>207)</w:t>
      </w:r>
    </w:p>
    <w:p w14:paraId="584AE6F1" w14:textId="4C8A8A42" w:rsidR="00D3056D" w:rsidRDefault="00D3056D" w:rsidP="00D3056D">
      <w:pPr>
        <w:pStyle w:val="NoSpacing"/>
        <w:rPr>
          <w:rFonts w:eastAsia="Times New Roman" w:cs="Times New Roman"/>
          <w:szCs w:val="24"/>
        </w:rPr>
      </w:pPr>
    </w:p>
    <w:p w14:paraId="79E6F697" w14:textId="2C8EFF49" w:rsidR="00D3056D" w:rsidRDefault="00D3056D" w:rsidP="00D3056D">
      <w:pPr>
        <w:pStyle w:val="NoSpacing"/>
        <w:rPr>
          <w:rFonts w:eastAsia="Times New Roman" w:cs="Times New Roman"/>
          <w:szCs w:val="24"/>
        </w:rPr>
      </w:pPr>
    </w:p>
    <w:p w14:paraId="04E453E3" w14:textId="66B03C96" w:rsidR="00D3056D" w:rsidRPr="00D3056D" w:rsidRDefault="00D3056D" w:rsidP="00D3056D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29 December 2022</w:t>
      </w:r>
    </w:p>
    <w:sectPr w:rsidR="00D3056D" w:rsidRPr="00D3056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19570" w14:textId="77777777" w:rsidR="00D3056D" w:rsidRDefault="00D3056D" w:rsidP="009139A6">
      <w:r>
        <w:separator/>
      </w:r>
    </w:p>
  </w:endnote>
  <w:endnote w:type="continuationSeparator" w:id="0">
    <w:p w14:paraId="21D2B309" w14:textId="77777777" w:rsidR="00D3056D" w:rsidRDefault="00D3056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303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B7D2B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473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125FF8" w14:textId="77777777" w:rsidR="00D3056D" w:rsidRDefault="00D3056D" w:rsidP="009139A6">
      <w:r>
        <w:separator/>
      </w:r>
    </w:p>
  </w:footnote>
  <w:footnote w:type="continuationSeparator" w:id="0">
    <w:p w14:paraId="176EBB3C" w14:textId="77777777" w:rsidR="00D3056D" w:rsidRDefault="00D3056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1EF6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D7D3E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1D938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56D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3056D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4408D4"/>
  <w15:chartTrackingRefBased/>
  <w15:docId w15:val="{D690E56C-C66E-4C62-BDD1-4447C07DD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49</Words>
  <Characters>284</Characters>
  <Application>Microsoft Office Word</Application>
  <DocSecurity>0</DocSecurity>
  <Lines>2</Lines>
  <Paragraphs>1</Paragraphs>
  <ScaleCrop>false</ScaleCrop>
  <Company/>
  <LinksUpToDate>false</LinksUpToDate>
  <CharactersWithSpaces>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2022-12-29T15:13:00Z</dcterms:created>
  <dcterms:modified xsi:type="dcterms:W3CDTF">2022-12-29T15:18:00Z</dcterms:modified>
</cp:coreProperties>
</file>